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北京市大兴区黄村镇产业发展服务中心（经管站）科室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—2025年产业发展中心（经管站）会计人员继续教育培训费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项目申报单位（科室）：黄村镇产业发展服务中心（经管站）主管部门（区直或镇）：黄村镇政府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2025年产业发展中心（经管站）会计人员继续教育培训费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黄村镇经管站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马小利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69267721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组织我科室会计工作人员继续教育培训，进行财务制度、政策和相关民主程序培训，防止出现问题，提高办公效率，培训费按照每人60元标准。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会计人员继续教育培训费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0.09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黄村镇经管站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69267721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区经管站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2025年产业发展中心（经管站）会计人员继续教育培训费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2.专项资金类□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根据区财政通知，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组织我科室会计工作人员继续教育培训，进行财务制度、政策和相关民主程序培训，防止出现问题，提高办公效率，培训费按照每人60元标准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，培训人数15人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需支付服务费人民币玖佰元整（小写：900.00</w:t>
      </w:r>
      <w:r>
        <w:rPr>
          <w:rFonts w:hint="eastAsia" w:ascii="宋体" w:hAnsi="宋体" w:cs="宋体"/>
          <w:b w:val="0"/>
          <w:bCs w:val="0"/>
          <w:sz w:val="28"/>
          <w:szCs w:val="28"/>
          <w:lang w:val="zh-CN" w:eastAsia="zh-CN"/>
        </w:rPr>
        <w:t>元）。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2025年产业发展中心（经管站）会计人员继续教育培训费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2025年1-12月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10165F9"/>
    <w:rsid w:val="02033B27"/>
    <w:rsid w:val="036E1678"/>
    <w:rsid w:val="04DE2879"/>
    <w:rsid w:val="0A5D4D63"/>
    <w:rsid w:val="0B5E53F7"/>
    <w:rsid w:val="0ECE7CD6"/>
    <w:rsid w:val="10066587"/>
    <w:rsid w:val="13F73D10"/>
    <w:rsid w:val="155C1519"/>
    <w:rsid w:val="15C257BA"/>
    <w:rsid w:val="196801C5"/>
    <w:rsid w:val="1A1E316E"/>
    <w:rsid w:val="1F401FAF"/>
    <w:rsid w:val="22084DB7"/>
    <w:rsid w:val="28F200DF"/>
    <w:rsid w:val="29134A09"/>
    <w:rsid w:val="2F173C5B"/>
    <w:rsid w:val="2F471EE1"/>
    <w:rsid w:val="308113CB"/>
    <w:rsid w:val="34B53ED7"/>
    <w:rsid w:val="35006E2F"/>
    <w:rsid w:val="375A19C1"/>
    <w:rsid w:val="3C1A2B08"/>
    <w:rsid w:val="3C927944"/>
    <w:rsid w:val="41632862"/>
    <w:rsid w:val="44D80F60"/>
    <w:rsid w:val="45C01E1A"/>
    <w:rsid w:val="461B20DC"/>
    <w:rsid w:val="4C8212A7"/>
    <w:rsid w:val="4F815F87"/>
    <w:rsid w:val="533772DC"/>
    <w:rsid w:val="54F9326F"/>
    <w:rsid w:val="55485D7B"/>
    <w:rsid w:val="569D0C8B"/>
    <w:rsid w:val="59467262"/>
    <w:rsid w:val="5D8B337C"/>
    <w:rsid w:val="5DF36085"/>
    <w:rsid w:val="5EDC4389"/>
    <w:rsid w:val="625005B0"/>
    <w:rsid w:val="651C2939"/>
    <w:rsid w:val="69786D01"/>
    <w:rsid w:val="6D535020"/>
    <w:rsid w:val="6EFF66EE"/>
    <w:rsid w:val="713E1338"/>
    <w:rsid w:val="730E07F1"/>
    <w:rsid w:val="740B0691"/>
    <w:rsid w:val="74B32DEB"/>
    <w:rsid w:val="772C76A0"/>
    <w:rsid w:val="78200094"/>
    <w:rsid w:val="7BC11D18"/>
    <w:rsid w:val="7C8D7F4E"/>
    <w:rsid w:val="7E1E11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2024-03-15T10:15:00Z</cp:lastPrinted>
  <dcterms:modified xsi:type="dcterms:W3CDTF">2024-08-26T10:04:54Z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